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1887AD9E"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2E1D95">
        <w:rPr>
          <w:rFonts w:cs="Arial"/>
          <w:bCs/>
          <w:noProof w:val="0"/>
          <w:sz w:val="24"/>
          <w:szCs w:val="24"/>
        </w:rPr>
        <w:t>3</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AB3989">
        <w:rPr>
          <w:rFonts w:cs="Arial"/>
          <w:bCs/>
          <w:noProof w:val="0"/>
          <w:sz w:val="24"/>
          <w:szCs w:val="24"/>
        </w:rPr>
        <w:t>3385</w:t>
      </w:r>
    </w:p>
    <w:bookmarkEnd w:id="0"/>
    <w:p w14:paraId="5669B020" w14:textId="1D8D405A"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872D53">
        <w:rPr>
          <w:rFonts w:eastAsia="MS Mincho" w:cs="Arial"/>
          <w:sz w:val="24"/>
          <w:szCs w:val="24"/>
        </w:rPr>
        <w:t>1</w:t>
      </w:r>
      <w:r w:rsidR="002E1D95">
        <w:rPr>
          <w:rFonts w:eastAsia="MS Mincho" w:cs="Arial"/>
          <w:sz w:val="24"/>
          <w:szCs w:val="24"/>
        </w:rPr>
        <w:t>6</w:t>
      </w:r>
      <w:r w:rsidR="00F36DA6" w:rsidRPr="000665EA">
        <w:rPr>
          <w:rFonts w:eastAsia="MS Mincho" w:cs="Arial"/>
          <w:sz w:val="24"/>
          <w:szCs w:val="24"/>
        </w:rPr>
        <w:t xml:space="preserve"> – </w:t>
      </w:r>
      <w:r w:rsidR="00872D53">
        <w:rPr>
          <w:rFonts w:eastAsia="MS Mincho" w:cs="Arial"/>
          <w:sz w:val="24"/>
          <w:szCs w:val="24"/>
        </w:rPr>
        <w:t>2</w:t>
      </w:r>
      <w:r w:rsidR="002E1D95">
        <w:rPr>
          <w:rFonts w:eastAsia="MS Mincho" w:cs="Arial"/>
          <w:sz w:val="24"/>
          <w:szCs w:val="24"/>
        </w:rPr>
        <w:t>7</w:t>
      </w:r>
      <w:r w:rsidR="00F36DA6" w:rsidRPr="000665EA">
        <w:rPr>
          <w:rFonts w:eastAsia="MS Mincho" w:cs="Arial"/>
          <w:sz w:val="24"/>
          <w:szCs w:val="24"/>
        </w:rPr>
        <w:t xml:space="preserve"> </w:t>
      </w:r>
      <w:r w:rsidR="002E1D95">
        <w:rPr>
          <w:rFonts w:eastAsia="MS Mincho" w:cs="Arial"/>
          <w:sz w:val="24"/>
          <w:szCs w:val="24"/>
        </w:rPr>
        <w:t>Aug</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38E0686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F4257">
        <w:rPr>
          <w:rFonts w:cs="Arial"/>
          <w:b/>
          <w:bCs/>
          <w:sz w:val="24"/>
        </w:rPr>
        <w:t>10.2.1.4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307064C"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E1D95">
        <w:rPr>
          <w:rFonts w:ascii="Arial" w:hAnsi="Arial" w:cs="Arial"/>
          <w:b/>
          <w:bCs/>
          <w:sz w:val="24"/>
        </w:rPr>
        <w:t xml:space="preserve">Discussion on </w:t>
      </w:r>
      <w:r w:rsidR="008C04FC">
        <w:rPr>
          <w:rFonts w:ascii="Arial" w:hAnsi="Arial" w:cs="Arial"/>
          <w:b/>
          <w:bCs/>
          <w:sz w:val="24"/>
        </w:rPr>
        <w:t>2-dimentional structure for the</w:t>
      </w:r>
      <w:r w:rsidR="002E1D95">
        <w:rPr>
          <w:rFonts w:ascii="Arial" w:hAnsi="Arial" w:cs="Arial"/>
          <w:b/>
          <w:bCs/>
          <w:sz w:val="24"/>
        </w:rPr>
        <w:t xml:space="preserve"> SCG UHI</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7873491" w14:textId="77777777" w:rsidR="00872D53" w:rsidRDefault="00F36DA6" w:rsidP="008572DC">
      <w:bookmarkStart w:id="1" w:name="_Toc474247438"/>
      <w:r w:rsidRPr="000665EA">
        <w:t xml:space="preserve">At the past meetings, RAN3 discussed how the user history information (UHI) is to be collected for SCG mobility. </w:t>
      </w:r>
    </w:p>
    <w:p w14:paraId="39A3CBE2" w14:textId="69CF42AC" w:rsidR="00872D53" w:rsidRDefault="00872D53" w:rsidP="008572DC">
      <w:r>
        <w:t>At RAN3 #11</w:t>
      </w:r>
      <w:r w:rsidR="008C04FC">
        <w:t>2</w:t>
      </w:r>
      <w:r>
        <w:t xml:space="preserve">, </w:t>
      </w:r>
      <w:r w:rsidR="008C04FC">
        <w:t>it was considered if the SCG and MCG UHI can be signalled as a 2-dimentional structure. In this paper we analyse this aspect.</w:t>
      </w:r>
    </w:p>
    <w:p w14:paraId="309917E7" w14:textId="11CBA47F" w:rsidR="00051152" w:rsidRDefault="00BE5235" w:rsidP="00051152">
      <w:pPr>
        <w:pStyle w:val="Heading1"/>
        <w:tabs>
          <w:tab w:val="left" w:pos="2410"/>
        </w:tabs>
      </w:pPr>
      <w:r w:rsidRPr="000665EA">
        <w:t>2</w:t>
      </w:r>
      <w:r w:rsidR="00051152" w:rsidRPr="000665EA">
        <w:tab/>
      </w:r>
      <w:r w:rsidRPr="000665EA">
        <w:t>Discussion</w:t>
      </w:r>
    </w:p>
    <w:p w14:paraId="4C7246D9" w14:textId="0556F083" w:rsidR="00610201" w:rsidRPr="00610201" w:rsidRDefault="00610201" w:rsidP="00610201">
      <w:pPr>
        <w:pStyle w:val="Heading2"/>
      </w:pPr>
      <w:r>
        <w:t>2.1</w:t>
      </w:r>
      <w:r>
        <w:tab/>
        <w:t>The use of 2-dimentional structure</w:t>
      </w:r>
    </w:p>
    <w:p w14:paraId="3EEAEE2B" w14:textId="39F8E3FC" w:rsidR="008C04FC" w:rsidRDefault="008C04FC" w:rsidP="008C04FC">
      <w:r>
        <w:t xml:space="preserve">According to the agreements from RAN3 #112, SCG UHI is to be included in the </w:t>
      </w:r>
      <w:r w:rsidR="0042495C">
        <w:t xml:space="preserve">initiation of the </w:t>
      </w:r>
      <w:r>
        <w:t xml:space="preserve">SN Addition, </w:t>
      </w:r>
      <w:r w:rsidR="0042495C">
        <w:t xml:space="preserve">response to the </w:t>
      </w:r>
      <w:r>
        <w:t>MN-initiated SN Modification, SN Change and SN Release (both MN- and SN-initiated).</w:t>
      </w:r>
      <w:r w:rsidR="0042495C">
        <w:t xml:space="preserve"> It is, however, left FFS if the MCG UHI is needed to be sent to the SN.</w:t>
      </w:r>
    </w:p>
    <w:p w14:paraId="002F5059" w14:textId="06810186" w:rsidR="008C04FC" w:rsidRDefault="0042495C" w:rsidP="008C04FC">
      <w:r>
        <w:t>One may observe that until now, MCG UHI has never been considered as a needed information in the SN. In fact, companies participating in the discussion so far suggested sometimes that SCG UHI may be needed in the MN – but not vice versa.</w:t>
      </w:r>
    </w:p>
    <w:p w14:paraId="1E242515" w14:textId="2F068792" w:rsidR="0042495C" w:rsidRPr="0042495C" w:rsidRDefault="0042495C" w:rsidP="008C04FC">
      <w:pPr>
        <w:rPr>
          <w:b/>
          <w:bCs/>
        </w:rPr>
      </w:pPr>
      <w:r w:rsidRPr="0042495C">
        <w:rPr>
          <w:b/>
          <w:bCs/>
        </w:rPr>
        <w:t xml:space="preserve">Observation </w:t>
      </w:r>
      <w:r w:rsidR="00463A32">
        <w:rPr>
          <w:b/>
          <w:bCs/>
        </w:rPr>
        <w:t>1-</w:t>
      </w:r>
      <w:r w:rsidRPr="0042495C">
        <w:rPr>
          <w:b/>
          <w:bCs/>
        </w:rPr>
        <w:t>1: There was no claim that MCG UHI is of any use for the SN.</w:t>
      </w:r>
    </w:p>
    <w:p w14:paraId="4E0FF119" w14:textId="79A7B7C1" w:rsidR="0042495C" w:rsidRDefault="0042495C" w:rsidP="008C04FC">
      <w:proofErr w:type="gramStart"/>
      <w:r>
        <w:t>With this in mind, using</w:t>
      </w:r>
      <w:proofErr w:type="gramEnd"/>
      <w:r>
        <w:t xml:space="preserve"> 2-dimentional structure of MCG-SCG UHI in the Addition procedure makes absolutely no sense. It would only complicate the signalling, while offering no benefit to the involved nodes. Of course, if the MCG UHI is not provided to the SN (and then updated in case of e.g. intra-MN HO without SN change), the SN can’t send it back in case it is requested to be released or to provide the information.</w:t>
      </w:r>
    </w:p>
    <w:p w14:paraId="32415CFA" w14:textId="1310F2FC" w:rsidR="0042495C" w:rsidRPr="0042495C" w:rsidRDefault="0042495C" w:rsidP="008C04FC">
      <w:pPr>
        <w:rPr>
          <w:b/>
          <w:bCs/>
        </w:rPr>
      </w:pPr>
      <w:r w:rsidRPr="0042495C">
        <w:rPr>
          <w:b/>
          <w:bCs/>
        </w:rPr>
        <w:t xml:space="preserve">Proposal </w:t>
      </w:r>
      <w:r w:rsidR="00463A32">
        <w:rPr>
          <w:b/>
          <w:bCs/>
        </w:rPr>
        <w:t>1-</w:t>
      </w:r>
      <w:r w:rsidRPr="0042495C">
        <w:rPr>
          <w:b/>
          <w:bCs/>
        </w:rPr>
        <w:t>1: The 2-dimentional structure is not used in the signalling between the MN and the SN.</w:t>
      </w:r>
      <w:r>
        <w:rPr>
          <w:b/>
          <w:bCs/>
        </w:rPr>
        <w:t xml:space="preserve"> Only SCG UHI is </w:t>
      </w:r>
      <w:r w:rsidR="00915B1E">
        <w:rPr>
          <w:b/>
          <w:bCs/>
        </w:rPr>
        <w:t>used</w:t>
      </w:r>
      <w:r>
        <w:rPr>
          <w:b/>
          <w:bCs/>
        </w:rPr>
        <w:t xml:space="preserve"> there.</w:t>
      </w:r>
    </w:p>
    <w:p w14:paraId="393FFB76" w14:textId="7846DC4E" w:rsidR="0042495C" w:rsidRDefault="008E3A4E" w:rsidP="008C04FC">
      <w:r>
        <w:t>The only signalling where both are needed is the procedure not discussed yet: the intra-MN handover. There, the MCG UHI is signalled “since ever”, while the SCG UHI must be provided so that the target MN can include it in the Addition procedure. Therefore, the way they are signalled, may be done in 2-dimentional structure.</w:t>
      </w:r>
    </w:p>
    <w:p w14:paraId="5A4E2E3E" w14:textId="054F5A79" w:rsidR="008E3A4E" w:rsidRPr="008E3A4E" w:rsidRDefault="008E3A4E" w:rsidP="008C04FC">
      <w:pPr>
        <w:rPr>
          <w:b/>
          <w:bCs/>
        </w:rPr>
      </w:pPr>
      <w:r w:rsidRPr="008E3A4E">
        <w:rPr>
          <w:b/>
          <w:bCs/>
        </w:rPr>
        <w:t xml:space="preserve">Observation </w:t>
      </w:r>
      <w:r w:rsidR="00463A32">
        <w:rPr>
          <w:b/>
          <w:bCs/>
        </w:rPr>
        <w:t>1-</w:t>
      </w:r>
      <w:r w:rsidRPr="008E3A4E">
        <w:rPr>
          <w:b/>
          <w:bCs/>
        </w:rPr>
        <w:t>2: Both, the MCG and the SCG UHI must be provided in the HO signalling. The 2-dimentional structure may be used there.</w:t>
      </w:r>
    </w:p>
    <w:p w14:paraId="16E48300" w14:textId="2EC77B9D" w:rsidR="008E3A4E" w:rsidRDefault="008E3A4E" w:rsidP="008C04FC">
      <w:r>
        <w:t>However, one may consider if this makes sense: it will either impact or duplicate the existing signalling of UE history information. Then, the target MN will have to extract the SCG UHI to send it alone to the target SN. It is then probably easier to keep the SCG UHI separated in the HO, too, though the SCG UHI shall contain all the information needed to correlate it with the MCG UHI if the target’s implementation needs such correlation.</w:t>
      </w:r>
    </w:p>
    <w:p w14:paraId="35DE06F6" w14:textId="701BBA14" w:rsidR="008E3A4E" w:rsidRPr="008E3A4E" w:rsidRDefault="008E3A4E" w:rsidP="008C04FC">
      <w:pPr>
        <w:rPr>
          <w:b/>
          <w:bCs/>
        </w:rPr>
      </w:pPr>
      <w:r w:rsidRPr="008E3A4E">
        <w:rPr>
          <w:b/>
          <w:bCs/>
        </w:rPr>
        <w:t xml:space="preserve">Proposal </w:t>
      </w:r>
      <w:r w:rsidR="00463A32">
        <w:rPr>
          <w:b/>
          <w:bCs/>
        </w:rPr>
        <w:t>1-</w:t>
      </w:r>
      <w:r w:rsidRPr="008E3A4E">
        <w:rPr>
          <w:b/>
          <w:bCs/>
        </w:rPr>
        <w:t xml:space="preserve">2: </w:t>
      </w:r>
      <w:proofErr w:type="gramStart"/>
      <w:r w:rsidRPr="008E3A4E">
        <w:rPr>
          <w:b/>
          <w:bCs/>
        </w:rPr>
        <w:t>In order to</w:t>
      </w:r>
      <w:proofErr w:type="gramEnd"/>
      <w:r w:rsidRPr="008E3A4E">
        <w:rPr>
          <w:b/>
          <w:bCs/>
        </w:rPr>
        <w:t xml:space="preserve"> avoid burden related to extracting the SCG UHI from the combined UHI and impacting existing UE History Information, RAN3 shall implement signalling of SCG UHI as a separate IE in the HO procedure.</w:t>
      </w:r>
    </w:p>
    <w:p w14:paraId="7B167B8D" w14:textId="59B314BB" w:rsidR="00912349" w:rsidRDefault="00912349" w:rsidP="00912349">
      <w:pPr>
        <w:pStyle w:val="Heading2"/>
      </w:pPr>
      <w:r>
        <w:lastRenderedPageBreak/>
        <w:t>2.</w:t>
      </w:r>
      <w:r w:rsidR="00E51368">
        <w:t>2</w:t>
      </w:r>
      <w:r>
        <w:tab/>
        <w:t>HO delay</w:t>
      </w:r>
    </w:p>
    <w:p w14:paraId="41966EA0" w14:textId="0B56FADE" w:rsidR="00912349" w:rsidRDefault="00912349" w:rsidP="008C04FC">
      <w:r>
        <w:t xml:space="preserve">At the last meeting, it was agreed that the HO procedure shall not be delayed more than it would have been delayed without recording SCG UHI. One must consider though the availability of the SCG configuration in the MN: if SRB3 is used, the MN is never sure if it has the current config. Moreover, even if the SN is requested to report </w:t>
      </w:r>
      <w:proofErr w:type="spellStart"/>
      <w:r>
        <w:t>PSCell</w:t>
      </w:r>
      <w:proofErr w:type="spellEnd"/>
      <w:r>
        <w:t xml:space="preserve"> changes dove over SRB3, the SN will not provide the SCG config (the MN could forward it to the UE, but the UE already has it).</w:t>
      </w:r>
    </w:p>
    <w:p w14:paraId="0D904D6B" w14:textId="0AB79798" w:rsidR="00912349" w:rsidRPr="00E75417" w:rsidRDefault="00912349" w:rsidP="008C04FC">
      <w:pPr>
        <w:rPr>
          <w:b/>
          <w:bCs/>
        </w:rPr>
      </w:pPr>
      <w:r w:rsidRPr="00E75417">
        <w:rPr>
          <w:b/>
          <w:bCs/>
        </w:rPr>
        <w:t xml:space="preserve">Observation </w:t>
      </w:r>
      <w:r w:rsidR="00E51368">
        <w:rPr>
          <w:b/>
          <w:bCs/>
        </w:rPr>
        <w:t>2</w:t>
      </w:r>
      <w:r w:rsidRPr="00E75417">
        <w:rPr>
          <w:b/>
          <w:bCs/>
        </w:rPr>
        <w:t xml:space="preserve">-1: </w:t>
      </w:r>
      <w:r w:rsidR="00E75417" w:rsidRPr="00E75417">
        <w:rPr>
          <w:b/>
          <w:bCs/>
        </w:rPr>
        <w:t xml:space="preserve">Even if the SN is requested to report all </w:t>
      </w:r>
      <w:proofErr w:type="spellStart"/>
      <w:r w:rsidR="00E75417" w:rsidRPr="00E75417">
        <w:rPr>
          <w:b/>
          <w:bCs/>
        </w:rPr>
        <w:t>PSCell</w:t>
      </w:r>
      <w:proofErr w:type="spellEnd"/>
      <w:r w:rsidR="00E75417" w:rsidRPr="00E75417">
        <w:rPr>
          <w:b/>
          <w:bCs/>
        </w:rPr>
        <w:t xml:space="preserve"> changes,</w:t>
      </w:r>
      <w:r w:rsidR="00E75417">
        <w:rPr>
          <w:b/>
          <w:bCs/>
        </w:rPr>
        <w:t xml:space="preserve"> if SRB3 is used,</w:t>
      </w:r>
      <w:r w:rsidR="00E75417" w:rsidRPr="00E75417">
        <w:rPr>
          <w:b/>
          <w:bCs/>
        </w:rPr>
        <w:t xml:space="preserve"> the MN will n</w:t>
      </w:r>
      <w:r w:rsidR="00E75417">
        <w:rPr>
          <w:b/>
          <w:bCs/>
        </w:rPr>
        <w:t>ever</w:t>
      </w:r>
      <w:r w:rsidR="00E75417" w:rsidRPr="00E75417">
        <w:rPr>
          <w:b/>
          <w:bCs/>
        </w:rPr>
        <w:t xml:space="preserve"> be sure to have to current SCG config when it needs to trigger a HO.</w:t>
      </w:r>
    </w:p>
    <w:p w14:paraId="7683DD2A" w14:textId="3B5E0EE2" w:rsidR="00330F0B" w:rsidRDefault="00912349" w:rsidP="008C04FC">
      <w:r>
        <w:t xml:space="preserve">In practice, it means, the SCG UHI </w:t>
      </w:r>
      <w:proofErr w:type="gramStart"/>
      <w:r w:rsidR="00E75417">
        <w:t>has to</w:t>
      </w:r>
      <w:proofErr w:type="gramEnd"/>
      <w:r>
        <w:t xml:space="preserve"> be fetched from the SN</w:t>
      </w:r>
      <w:r w:rsidR="00E75417">
        <w:t xml:space="preserve"> always before a HO.</w:t>
      </w:r>
    </w:p>
    <w:p w14:paraId="3B7ECE70" w14:textId="38F0BAF5" w:rsidR="00912349" w:rsidRPr="00E75417" w:rsidRDefault="00912349" w:rsidP="008C04FC">
      <w:pPr>
        <w:rPr>
          <w:b/>
          <w:bCs/>
        </w:rPr>
      </w:pPr>
      <w:r w:rsidRPr="00E75417">
        <w:rPr>
          <w:b/>
          <w:bCs/>
        </w:rPr>
        <w:t xml:space="preserve">Observation </w:t>
      </w:r>
      <w:r w:rsidR="00E51368">
        <w:rPr>
          <w:b/>
          <w:bCs/>
        </w:rPr>
        <w:t>2</w:t>
      </w:r>
      <w:r w:rsidRPr="00E75417">
        <w:rPr>
          <w:b/>
          <w:bCs/>
        </w:rPr>
        <w:t>-</w:t>
      </w:r>
      <w:r w:rsidR="00E75417" w:rsidRPr="00E75417">
        <w:rPr>
          <w:b/>
          <w:bCs/>
        </w:rPr>
        <w:t>2</w:t>
      </w:r>
      <w:r w:rsidRPr="00E75417">
        <w:rPr>
          <w:b/>
          <w:bCs/>
        </w:rPr>
        <w:t xml:space="preserve">: Even if the SCG UHI is not used, </w:t>
      </w:r>
      <w:r w:rsidR="00E75417" w:rsidRPr="00E75417">
        <w:rPr>
          <w:b/>
          <w:bCs/>
        </w:rPr>
        <w:t xml:space="preserve">if SRB3 is allowed, </w:t>
      </w:r>
      <w:r w:rsidRPr="00E75417">
        <w:rPr>
          <w:b/>
          <w:bCs/>
        </w:rPr>
        <w:t xml:space="preserve">the MN </w:t>
      </w:r>
      <w:r w:rsidR="00E75417" w:rsidRPr="00E75417">
        <w:rPr>
          <w:b/>
          <w:bCs/>
        </w:rPr>
        <w:t>will have to trigger the MN-initiated modification procedure always before a HO.</w:t>
      </w:r>
    </w:p>
    <w:p w14:paraId="1A62DF29" w14:textId="2FC4527B" w:rsidR="00E75417" w:rsidRPr="00E75417" w:rsidRDefault="00E75417" w:rsidP="008C04FC">
      <w:pPr>
        <w:rPr>
          <w:b/>
          <w:bCs/>
        </w:rPr>
      </w:pPr>
      <w:r w:rsidRPr="00E75417">
        <w:rPr>
          <w:b/>
          <w:bCs/>
        </w:rPr>
        <w:t xml:space="preserve">Proposal </w:t>
      </w:r>
      <w:r w:rsidR="00E51368">
        <w:rPr>
          <w:b/>
          <w:bCs/>
        </w:rPr>
        <w:t>2-</w:t>
      </w:r>
      <w:r w:rsidRPr="00E75417">
        <w:rPr>
          <w:b/>
          <w:bCs/>
        </w:rPr>
        <w:t>1: RAN3 shall conclude that if SRB3 is allowed, including the SCG UHI in the response to the MN-initiated modification does not slow down the HO procedure.</w:t>
      </w:r>
    </w:p>
    <w:p w14:paraId="26EE88DF" w14:textId="75DF7334" w:rsidR="00E75417" w:rsidRDefault="00E75417" w:rsidP="008C04FC">
      <w:r>
        <w:t xml:space="preserve">Of course, SRB3 may not be allowed (though it is a standardised feature!). In such configuration, the HO shall not be delayed either. In this case, there are two possibilities to avoid fetching the SCG UHI only, both based on the existing feature of reporting </w:t>
      </w:r>
      <w:proofErr w:type="spellStart"/>
      <w:r>
        <w:t>PSCell</w:t>
      </w:r>
      <w:proofErr w:type="spellEnd"/>
      <w:r>
        <w:t xml:space="preserve"> changes:</w:t>
      </w:r>
    </w:p>
    <w:p w14:paraId="3E31AF19" w14:textId="62293CF0" w:rsidR="00E75417" w:rsidRDefault="00E75417" w:rsidP="00E75417">
      <w:pPr>
        <w:ind w:left="1418" w:hanging="1134"/>
      </w:pPr>
      <w:r>
        <w:t>Solution 1:</w:t>
      </w:r>
      <w:r>
        <w:tab/>
        <w:t xml:space="preserve">The MN may request the SN to report any </w:t>
      </w:r>
      <w:proofErr w:type="spellStart"/>
      <w:r>
        <w:t>PSCell</w:t>
      </w:r>
      <w:proofErr w:type="spellEnd"/>
      <w:r>
        <w:t xml:space="preserve"> change and then build the SCG UHI on its own.</w:t>
      </w:r>
    </w:p>
    <w:p w14:paraId="34A2AD06" w14:textId="1670411E" w:rsidR="00E75417" w:rsidRDefault="00E75417" w:rsidP="00E75417">
      <w:pPr>
        <w:ind w:left="1418" w:hanging="1134"/>
      </w:pPr>
      <w:r>
        <w:t>Solution 2:</w:t>
      </w:r>
      <w:r>
        <w:tab/>
        <w:t xml:space="preserve">The SCG UHI may be included in the SN-initiated modification, too. Then, if the </w:t>
      </w:r>
      <w:r w:rsidR="00F15947">
        <w:t>SRB3 is not used, the SN could include the information in the SN-initiated modification signalling</w:t>
      </w:r>
      <w:r>
        <w:t>.</w:t>
      </w:r>
    </w:p>
    <w:p w14:paraId="6DD3AC73" w14:textId="20123F8F" w:rsidR="00E75417" w:rsidRDefault="00E75417" w:rsidP="008C04FC">
      <w:r>
        <w:t xml:space="preserve">Solution 1 above is likely fully sufficient and the best way forward. </w:t>
      </w:r>
    </w:p>
    <w:p w14:paraId="771D1B93" w14:textId="35D4B450" w:rsidR="00E75417" w:rsidRPr="00F15947" w:rsidRDefault="00E75417" w:rsidP="008C04FC">
      <w:pPr>
        <w:rPr>
          <w:b/>
          <w:bCs/>
        </w:rPr>
      </w:pPr>
      <w:r w:rsidRPr="00F15947">
        <w:rPr>
          <w:b/>
          <w:bCs/>
        </w:rPr>
        <w:t xml:space="preserve">Observation </w:t>
      </w:r>
      <w:r w:rsidR="00E51368">
        <w:rPr>
          <w:b/>
          <w:bCs/>
        </w:rPr>
        <w:t>2</w:t>
      </w:r>
      <w:r w:rsidRPr="00F15947">
        <w:rPr>
          <w:b/>
          <w:bCs/>
        </w:rPr>
        <w:t xml:space="preserve">-3: </w:t>
      </w:r>
      <w:r w:rsidR="0003187F" w:rsidRPr="00F15947">
        <w:rPr>
          <w:b/>
          <w:bCs/>
        </w:rPr>
        <w:t xml:space="preserve">If the MN requests reporting </w:t>
      </w:r>
      <w:proofErr w:type="spellStart"/>
      <w:r w:rsidR="0003187F" w:rsidRPr="00F15947">
        <w:rPr>
          <w:b/>
          <w:bCs/>
        </w:rPr>
        <w:t>PSCell</w:t>
      </w:r>
      <w:proofErr w:type="spellEnd"/>
      <w:r w:rsidR="0003187F" w:rsidRPr="00F15947">
        <w:rPr>
          <w:b/>
          <w:bCs/>
        </w:rPr>
        <w:t xml:space="preserve"> changes, it may build the SCG UHI on its own and thus it will not have to fetch it before a HO.</w:t>
      </w:r>
    </w:p>
    <w:p w14:paraId="76B35C1E" w14:textId="5FFB2E5C" w:rsidR="0003187F" w:rsidRDefault="00F15947" w:rsidP="008C04FC">
      <w:r>
        <w:t xml:space="preserve">However, solution 2 may have some benefits, too: the standard allows that the reporting of a </w:t>
      </w:r>
      <w:proofErr w:type="spellStart"/>
      <w:r>
        <w:t>PSCell</w:t>
      </w:r>
      <w:proofErr w:type="spellEnd"/>
      <w:r>
        <w:t xml:space="preserve"> change may be done with a delay, once the </w:t>
      </w:r>
      <w:proofErr w:type="spellStart"/>
      <w:r>
        <w:t>PSCell</w:t>
      </w:r>
      <w:proofErr w:type="spellEnd"/>
      <w:r>
        <w:t xml:space="preserve"> change is fully executed (so that execution is not delayed). Therefore, enabling the SN to include it in the same signalling that is used to trigger the </w:t>
      </w:r>
      <w:proofErr w:type="spellStart"/>
      <w:r>
        <w:t>PSCell</w:t>
      </w:r>
      <w:proofErr w:type="spellEnd"/>
      <w:r>
        <w:t xml:space="preserve"> change when SRB3 is not used will help to keep the SCG UHI information in the MN and in the SN the same.</w:t>
      </w:r>
    </w:p>
    <w:p w14:paraId="422E5CB5" w14:textId="3CD6322F" w:rsidR="00F15947" w:rsidRPr="00F15947" w:rsidRDefault="00F15947" w:rsidP="008C04FC">
      <w:pPr>
        <w:rPr>
          <w:b/>
          <w:bCs/>
        </w:rPr>
      </w:pPr>
      <w:r w:rsidRPr="00F15947">
        <w:rPr>
          <w:b/>
          <w:bCs/>
        </w:rPr>
        <w:t xml:space="preserve">Proposal </w:t>
      </w:r>
      <w:r w:rsidR="00E51368">
        <w:rPr>
          <w:b/>
          <w:bCs/>
        </w:rPr>
        <w:t>2</w:t>
      </w:r>
      <w:r w:rsidRPr="00F15947">
        <w:rPr>
          <w:b/>
          <w:bCs/>
        </w:rPr>
        <w:t xml:space="preserve">-2: </w:t>
      </w:r>
      <w:r w:rsidR="0057582B">
        <w:rPr>
          <w:b/>
          <w:bCs/>
        </w:rPr>
        <w:t xml:space="preserve">For the case that the SRB3 is not allowed, </w:t>
      </w:r>
      <w:r w:rsidRPr="00F15947">
        <w:rPr>
          <w:b/>
          <w:bCs/>
        </w:rPr>
        <w:t>RAN3 shall enable including the SCG UHI in the SN Modification Required message, so that it can be u</w:t>
      </w:r>
      <w:r w:rsidR="0057582B">
        <w:rPr>
          <w:b/>
          <w:bCs/>
        </w:rPr>
        <w:t>p</w:t>
      </w:r>
      <w:r w:rsidRPr="00F15947">
        <w:rPr>
          <w:b/>
          <w:bCs/>
        </w:rPr>
        <w:t>dated in the MN.</w:t>
      </w:r>
    </w:p>
    <w:bookmarkEnd w:id="1"/>
    <w:p w14:paraId="5D083FED" w14:textId="55E61AA6" w:rsidR="00E51368" w:rsidRDefault="00E51368" w:rsidP="00E51368">
      <w:pPr>
        <w:pStyle w:val="Heading2"/>
      </w:pPr>
      <w:r>
        <w:t>2.3</w:t>
      </w:r>
      <w:r>
        <w:tab/>
        <w:t>The correlation of MCG and SCG UHI</w:t>
      </w:r>
    </w:p>
    <w:p w14:paraId="208948E2" w14:textId="77777777" w:rsidR="00E51368" w:rsidRDefault="00E51368" w:rsidP="00E51368">
      <w:r>
        <w:t xml:space="preserve">RAN3 fully acknowledges the fact that the way the SCG UHI is provided to the MN shall enable the latter to correlate it with the MCG UHI. This is acknowledged in the signalling which is proposed to include the SCG UHI: response to the MN-initiated SN Modification and the SN release procedures. It has never been challenged that the SCG UHI shall contain timestamps of the </w:t>
      </w:r>
      <w:proofErr w:type="spellStart"/>
      <w:r>
        <w:t>PSCell</w:t>
      </w:r>
      <w:proofErr w:type="spellEnd"/>
      <w:r>
        <w:t xml:space="preserve"> changes or the dwell time, so that the MN may match it to the </w:t>
      </w:r>
      <w:proofErr w:type="spellStart"/>
      <w:r>
        <w:t>PCell</w:t>
      </w:r>
      <w:proofErr w:type="spellEnd"/>
      <w:r>
        <w:t xml:space="preserve"> changes. There may also be other events recorded that will help the MN: if the MN initiates SN modification due to an intra-MN HO, the SN may record this event, too.</w:t>
      </w:r>
    </w:p>
    <w:p w14:paraId="4DBDBB26" w14:textId="4E5889E9" w:rsidR="00E51368" w:rsidRPr="000B5ECF" w:rsidRDefault="00E51368" w:rsidP="00E51368">
      <w:pPr>
        <w:rPr>
          <w:b/>
          <w:bCs/>
        </w:rPr>
      </w:pPr>
      <w:r w:rsidRPr="000B5ECF">
        <w:rPr>
          <w:b/>
          <w:bCs/>
        </w:rPr>
        <w:t xml:space="preserve">Proposal </w:t>
      </w:r>
      <w:r>
        <w:rPr>
          <w:b/>
          <w:bCs/>
        </w:rPr>
        <w:t>3</w:t>
      </w:r>
      <w:r w:rsidRPr="000B5ECF">
        <w:rPr>
          <w:b/>
          <w:bCs/>
        </w:rPr>
        <w:t xml:space="preserve">-1: The SCG UHI shall contain timestamps or the </w:t>
      </w:r>
      <w:proofErr w:type="spellStart"/>
      <w:r>
        <w:rPr>
          <w:b/>
          <w:bCs/>
        </w:rPr>
        <w:t>PSCell</w:t>
      </w:r>
      <w:proofErr w:type="spellEnd"/>
      <w:r>
        <w:rPr>
          <w:b/>
          <w:bCs/>
        </w:rPr>
        <w:t xml:space="preserve"> </w:t>
      </w:r>
      <w:r w:rsidRPr="000B5ECF">
        <w:rPr>
          <w:b/>
          <w:bCs/>
        </w:rPr>
        <w:t>dwell time with precision needed for the MN to correlate it with the MCG UHI.</w:t>
      </w:r>
      <w:r>
        <w:rPr>
          <w:b/>
          <w:bCs/>
        </w:rPr>
        <w:t xml:space="preserve"> It may also record other events, e.g. moments when the MN initiated SN modification, even if the </w:t>
      </w:r>
      <w:proofErr w:type="spellStart"/>
      <w:r>
        <w:rPr>
          <w:b/>
          <w:bCs/>
        </w:rPr>
        <w:t>PSCell</w:t>
      </w:r>
      <w:proofErr w:type="spellEnd"/>
      <w:r>
        <w:rPr>
          <w:b/>
          <w:bCs/>
        </w:rPr>
        <w:t xml:space="preserve"> did not change.</w:t>
      </w:r>
    </w:p>
    <w:p w14:paraId="28E42E52" w14:textId="77777777" w:rsidR="000F16C4" w:rsidRPr="000665EA" w:rsidRDefault="00CD2620" w:rsidP="00E00CEF">
      <w:pPr>
        <w:pStyle w:val="Heading1"/>
      </w:pPr>
      <w:r w:rsidRPr="000665EA">
        <w:t>3</w:t>
      </w:r>
      <w:r w:rsidR="000F16C4" w:rsidRPr="000665EA">
        <w:tab/>
      </w:r>
      <w:r w:rsidRPr="000665EA">
        <w:t>Conclusions</w:t>
      </w:r>
    </w:p>
    <w:p w14:paraId="2C10ADBC" w14:textId="48666CB5" w:rsidR="00A15228" w:rsidRDefault="002F4257" w:rsidP="006A43F7">
      <w:pPr>
        <w:jc w:val="both"/>
        <w:rPr>
          <w:bCs/>
        </w:rPr>
      </w:pPr>
      <w:r>
        <w:rPr>
          <w:bCs/>
        </w:rPr>
        <w:t xml:space="preserve">In this paper, we’ve </w:t>
      </w:r>
      <w:r w:rsidR="001B75A4">
        <w:rPr>
          <w:bCs/>
        </w:rPr>
        <w:t>discussed the signalling and the solution in the context of the need for 2-dimentional UHI structure and of HO delay</w:t>
      </w:r>
      <w:r>
        <w:rPr>
          <w:bCs/>
        </w:rPr>
        <w:t xml:space="preserve">. Following </w:t>
      </w:r>
      <w:r w:rsidR="001B75A4">
        <w:rPr>
          <w:bCs/>
        </w:rPr>
        <w:t xml:space="preserve">conclusions </w:t>
      </w:r>
      <w:r>
        <w:rPr>
          <w:bCs/>
        </w:rPr>
        <w:t>are made:</w:t>
      </w:r>
    </w:p>
    <w:p w14:paraId="112F3DCC" w14:textId="77777777" w:rsidR="00AB3989" w:rsidRPr="0042495C" w:rsidRDefault="00AB3989" w:rsidP="00AB3989">
      <w:pPr>
        <w:rPr>
          <w:b/>
          <w:bCs/>
        </w:rPr>
      </w:pPr>
      <w:r w:rsidRPr="0042495C">
        <w:rPr>
          <w:b/>
          <w:bCs/>
        </w:rPr>
        <w:t xml:space="preserve">Proposal </w:t>
      </w:r>
      <w:r>
        <w:rPr>
          <w:b/>
          <w:bCs/>
        </w:rPr>
        <w:t>1-</w:t>
      </w:r>
      <w:r w:rsidRPr="0042495C">
        <w:rPr>
          <w:b/>
          <w:bCs/>
        </w:rPr>
        <w:t>1: The 2-dimentional structure is not used in the signalling between the MN and the SN.</w:t>
      </w:r>
      <w:r>
        <w:rPr>
          <w:b/>
          <w:bCs/>
        </w:rPr>
        <w:t xml:space="preserve"> Only SCG UHI is used there.</w:t>
      </w:r>
    </w:p>
    <w:p w14:paraId="5C62709B" w14:textId="77777777" w:rsidR="00AB3989" w:rsidRPr="008E3A4E" w:rsidRDefault="00AB3989" w:rsidP="00AB3989">
      <w:pPr>
        <w:rPr>
          <w:b/>
          <w:bCs/>
        </w:rPr>
      </w:pPr>
      <w:r w:rsidRPr="008E3A4E">
        <w:rPr>
          <w:b/>
          <w:bCs/>
        </w:rPr>
        <w:lastRenderedPageBreak/>
        <w:t xml:space="preserve">Proposal </w:t>
      </w:r>
      <w:r>
        <w:rPr>
          <w:b/>
          <w:bCs/>
        </w:rPr>
        <w:t>1-</w:t>
      </w:r>
      <w:r w:rsidRPr="008E3A4E">
        <w:rPr>
          <w:b/>
          <w:bCs/>
        </w:rPr>
        <w:t xml:space="preserve">2: </w:t>
      </w:r>
      <w:proofErr w:type="gramStart"/>
      <w:r w:rsidRPr="008E3A4E">
        <w:rPr>
          <w:b/>
          <w:bCs/>
        </w:rPr>
        <w:t>In order to</w:t>
      </w:r>
      <w:proofErr w:type="gramEnd"/>
      <w:r w:rsidRPr="008E3A4E">
        <w:rPr>
          <w:b/>
          <w:bCs/>
        </w:rPr>
        <w:t xml:space="preserve"> avoid burden related to extracting the SCG UHI from the combined UHI and impacting existing UE History Information, RAN3 shall implement signalling of SCG UHI as a separate IE in the HO procedure.</w:t>
      </w:r>
    </w:p>
    <w:p w14:paraId="4786DEAC" w14:textId="77777777" w:rsidR="00AB3989" w:rsidRPr="00E75417" w:rsidRDefault="00AB3989" w:rsidP="00AB3989">
      <w:pPr>
        <w:rPr>
          <w:b/>
          <w:bCs/>
        </w:rPr>
      </w:pPr>
      <w:r w:rsidRPr="00E75417">
        <w:rPr>
          <w:b/>
          <w:bCs/>
        </w:rPr>
        <w:t xml:space="preserve">Proposal </w:t>
      </w:r>
      <w:r>
        <w:rPr>
          <w:b/>
          <w:bCs/>
        </w:rPr>
        <w:t>2-</w:t>
      </w:r>
      <w:r w:rsidRPr="00E75417">
        <w:rPr>
          <w:b/>
          <w:bCs/>
        </w:rPr>
        <w:t>1: RAN3 shall conclude that if SRB3 is allowed, including the SCG UHI in the response to the MN-initiated modification does not slow down the HO procedure.</w:t>
      </w:r>
    </w:p>
    <w:p w14:paraId="1C1949B3" w14:textId="77777777" w:rsidR="00AB3989" w:rsidRPr="00F15947" w:rsidRDefault="00AB3989" w:rsidP="00AB3989">
      <w:pPr>
        <w:rPr>
          <w:b/>
          <w:bCs/>
        </w:rPr>
      </w:pPr>
      <w:r w:rsidRPr="00F15947">
        <w:rPr>
          <w:b/>
          <w:bCs/>
        </w:rPr>
        <w:t xml:space="preserve">Proposal </w:t>
      </w:r>
      <w:r>
        <w:rPr>
          <w:b/>
          <w:bCs/>
        </w:rPr>
        <w:t>2</w:t>
      </w:r>
      <w:r w:rsidRPr="00F15947">
        <w:rPr>
          <w:b/>
          <w:bCs/>
        </w:rPr>
        <w:t xml:space="preserve">-2: </w:t>
      </w:r>
      <w:r>
        <w:rPr>
          <w:b/>
          <w:bCs/>
        </w:rPr>
        <w:t xml:space="preserve">For the case that the SRB3 is not allowed, </w:t>
      </w:r>
      <w:r w:rsidRPr="00F15947">
        <w:rPr>
          <w:b/>
          <w:bCs/>
        </w:rPr>
        <w:t>RAN3 shall enable including the SCG UHI in the SN Modification Required message, so that it can be u</w:t>
      </w:r>
      <w:r>
        <w:rPr>
          <w:b/>
          <w:bCs/>
        </w:rPr>
        <w:t>p</w:t>
      </w:r>
      <w:r w:rsidRPr="00F15947">
        <w:rPr>
          <w:b/>
          <w:bCs/>
        </w:rPr>
        <w:t>dated in the MN.</w:t>
      </w:r>
    </w:p>
    <w:p w14:paraId="112D0A02" w14:textId="77777777" w:rsidR="00AB3989" w:rsidRPr="000B5ECF" w:rsidRDefault="00AB3989" w:rsidP="00AB3989">
      <w:pPr>
        <w:rPr>
          <w:b/>
          <w:bCs/>
        </w:rPr>
      </w:pPr>
      <w:r w:rsidRPr="000B5ECF">
        <w:rPr>
          <w:b/>
          <w:bCs/>
        </w:rPr>
        <w:t xml:space="preserve">Proposal </w:t>
      </w:r>
      <w:r>
        <w:rPr>
          <w:b/>
          <w:bCs/>
        </w:rPr>
        <w:t>3</w:t>
      </w:r>
      <w:r w:rsidRPr="000B5ECF">
        <w:rPr>
          <w:b/>
          <w:bCs/>
        </w:rPr>
        <w:t xml:space="preserve">-1: The SCG UHI shall contain timestamps or the </w:t>
      </w:r>
      <w:proofErr w:type="spellStart"/>
      <w:r>
        <w:rPr>
          <w:b/>
          <w:bCs/>
        </w:rPr>
        <w:t>PSCell</w:t>
      </w:r>
      <w:proofErr w:type="spellEnd"/>
      <w:r>
        <w:rPr>
          <w:b/>
          <w:bCs/>
        </w:rPr>
        <w:t xml:space="preserve"> </w:t>
      </w:r>
      <w:r w:rsidRPr="000B5ECF">
        <w:rPr>
          <w:b/>
          <w:bCs/>
        </w:rPr>
        <w:t>dwell time with precision needed for the MN to correlate it with the MCG UHI.</w:t>
      </w:r>
      <w:r>
        <w:rPr>
          <w:b/>
          <w:bCs/>
        </w:rPr>
        <w:t xml:space="preserve"> It may also record other events, e.g. moments when the MN initiated SN modification, even if the </w:t>
      </w:r>
      <w:proofErr w:type="spellStart"/>
      <w:r>
        <w:rPr>
          <w:b/>
          <w:bCs/>
        </w:rPr>
        <w:t>PSCell</w:t>
      </w:r>
      <w:proofErr w:type="spellEnd"/>
      <w:r>
        <w:rPr>
          <w:b/>
          <w:bCs/>
        </w:rPr>
        <w:t xml:space="preserve"> did not change.</w:t>
      </w:r>
    </w:p>
    <w:p w14:paraId="21A337AF" w14:textId="1BDDC1EC" w:rsidR="002F4257" w:rsidRPr="000665EA" w:rsidRDefault="002F4257" w:rsidP="006A43F7">
      <w:pPr>
        <w:jc w:val="both"/>
        <w:rPr>
          <w:bCs/>
        </w:rPr>
      </w:pPr>
      <w:r>
        <w:rPr>
          <w:bCs/>
        </w:rPr>
        <w:t>The TPs implementing the solution are proposed in [</w:t>
      </w:r>
      <w:r w:rsidR="005B1ACE">
        <w:rPr>
          <w:bCs/>
        </w:rPr>
        <w:t>1</w:t>
      </w:r>
      <w:r>
        <w:rPr>
          <w:bCs/>
        </w:rPr>
        <w:t>] and [</w:t>
      </w:r>
      <w:r w:rsidR="005B1ACE">
        <w:rPr>
          <w:bCs/>
        </w:rPr>
        <w:t>2</w:t>
      </w:r>
      <w:r>
        <w:rPr>
          <w:bCs/>
        </w:rPr>
        <w:t>].</w:t>
      </w:r>
    </w:p>
    <w:p w14:paraId="483F8717" w14:textId="77777777" w:rsidR="00403B9B" w:rsidRPr="000665EA" w:rsidRDefault="00403B9B" w:rsidP="00403B9B">
      <w:pPr>
        <w:pStyle w:val="Heading1"/>
      </w:pPr>
      <w:r w:rsidRPr="000665EA">
        <w:t>References</w:t>
      </w:r>
    </w:p>
    <w:p w14:paraId="2AF1DCFA" w14:textId="259D81C7" w:rsidR="006A43F7" w:rsidRDefault="002F4257" w:rsidP="008A3464">
      <w:pPr>
        <w:numPr>
          <w:ilvl w:val="0"/>
          <w:numId w:val="4"/>
        </w:numPr>
        <w:overflowPunct w:val="0"/>
        <w:autoSpaceDE w:val="0"/>
        <w:autoSpaceDN w:val="0"/>
        <w:adjustRightInd w:val="0"/>
        <w:textAlignment w:val="baseline"/>
      </w:pPr>
      <w:r>
        <w:t>R3-21</w:t>
      </w:r>
      <w:r w:rsidR="00AB3989">
        <w:t>3386</w:t>
      </w:r>
      <w:r>
        <w:t>, RAN3 #11</w:t>
      </w:r>
      <w:r w:rsidR="005B1ACE">
        <w:t>3</w:t>
      </w:r>
    </w:p>
    <w:p w14:paraId="65C3740D" w14:textId="4C3FB6E0" w:rsidR="002F4257" w:rsidRPr="000665EA" w:rsidRDefault="002F4257" w:rsidP="008A3464">
      <w:pPr>
        <w:numPr>
          <w:ilvl w:val="0"/>
          <w:numId w:val="4"/>
        </w:numPr>
        <w:overflowPunct w:val="0"/>
        <w:autoSpaceDE w:val="0"/>
        <w:autoSpaceDN w:val="0"/>
        <w:adjustRightInd w:val="0"/>
        <w:textAlignment w:val="baseline"/>
      </w:pPr>
      <w:r>
        <w:t>R3-21</w:t>
      </w:r>
      <w:r w:rsidR="00AB3989">
        <w:t>3387</w:t>
      </w:r>
      <w:r>
        <w:t>, RAN3 #11</w:t>
      </w:r>
      <w:r w:rsidR="005B1ACE">
        <w:t>3</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60641" w14:textId="77777777" w:rsidR="00133B62" w:rsidRDefault="00133B62">
      <w:r>
        <w:separator/>
      </w:r>
    </w:p>
  </w:endnote>
  <w:endnote w:type="continuationSeparator" w:id="0">
    <w:p w14:paraId="27BDC0DD" w14:textId="77777777" w:rsidR="00133B62" w:rsidRDefault="00133B62">
      <w:r>
        <w:continuationSeparator/>
      </w:r>
    </w:p>
  </w:endnote>
  <w:endnote w:type="continuationNotice" w:id="1">
    <w:p w14:paraId="5664EB69" w14:textId="77777777" w:rsidR="00133B62" w:rsidRDefault="00133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9C052" w14:textId="77777777" w:rsidR="00133B62" w:rsidRDefault="00133B62">
      <w:r>
        <w:separator/>
      </w:r>
    </w:p>
  </w:footnote>
  <w:footnote w:type="continuationSeparator" w:id="0">
    <w:p w14:paraId="7C62BC18" w14:textId="77777777" w:rsidR="00133B62" w:rsidRDefault="00133B62">
      <w:r>
        <w:continuationSeparator/>
      </w:r>
    </w:p>
  </w:footnote>
  <w:footnote w:type="continuationNotice" w:id="1">
    <w:p w14:paraId="39E51A60" w14:textId="77777777" w:rsidR="00133B62" w:rsidRDefault="00133B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954DE2"/>
    <w:multiLevelType w:val="hybridMultilevel"/>
    <w:tmpl w:val="AA4A81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5"/>
  </w:num>
  <w:num w:numId="4">
    <w:abstractNumId w:val="9"/>
  </w:num>
  <w:num w:numId="5">
    <w:abstractNumId w:val="10"/>
  </w:num>
  <w:num w:numId="6">
    <w:abstractNumId w:val="38"/>
  </w:num>
  <w:num w:numId="7">
    <w:abstractNumId w:val="25"/>
  </w:num>
  <w:num w:numId="8">
    <w:abstractNumId w:val="16"/>
  </w:num>
  <w:num w:numId="9">
    <w:abstractNumId w:val="37"/>
  </w:num>
  <w:num w:numId="10">
    <w:abstractNumId w:val="24"/>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5"/>
  </w:num>
  <w:num w:numId="29">
    <w:abstractNumId w:val="36"/>
  </w:num>
  <w:num w:numId="30">
    <w:abstractNumId w:val="26"/>
  </w:num>
  <w:num w:numId="31">
    <w:abstractNumId w:val="23"/>
  </w:num>
  <w:num w:numId="32">
    <w:abstractNumId w:val="18"/>
  </w:num>
  <w:num w:numId="33">
    <w:abstractNumId w:val="28"/>
  </w:num>
  <w:num w:numId="34">
    <w:abstractNumId w:val="12"/>
  </w:num>
  <w:num w:numId="35">
    <w:abstractNumId w:val="11"/>
  </w:num>
  <w:num w:numId="36">
    <w:abstractNumId w:val="34"/>
  </w:num>
  <w:num w:numId="37">
    <w:abstractNumId w:val="22"/>
  </w:num>
  <w:num w:numId="38">
    <w:abstractNumId w:val="29"/>
  </w:num>
  <w:num w:numId="39">
    <w:abstractNumId w:val="39"/>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7F"/>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D59"/>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5ECF"/>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3B62"/>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D8E"/>
    <w:rsid w:val="001A2F0F"/>
    <w:rsid w:val="001A445F"/>
    <w:rsid w:val="001A6676"/>
    <w:rsid w:val="001A68CF"/>
    <w:rsid w:val="001A7E3F"/>
    <w:rsid w:val="001B00BD"/>
    <w:rsid w:val="001B0179"/>
    <w:rsid w:val="001B0E81"/>
    <w:rsid w:val="001B290B"/>
    <w:rsid w:val="001B5425"/>
    <w:rsid w:val="001B7434"/>
    <w:rsid w:val="001B75A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1D95"/>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0F0B"/>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283"/>
    <w:rsid w:val="004036C4"/>
    <w:rsid w:val="00403AFD"/>
    <w:rsid w:val="00403B9B"/>
    <w:rsid w:val="0040759B"/>
    <w:rsid w:val="00411A17"/>
    <w:rsid w:val="0041566D"/>
    <w:rsid w:val="004168D2"/>
    <w:rsid w:val="00420701"/>
    <w:rsid w:val="0042495C"/>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3A32"/>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480"/>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71B8"/>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82B"/>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ACE"/>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0201"/>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2D53"/>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04FC"/>
    <w:rsid w:val="008C1943"/>
    <w:rsid w:val="008C1FEA"/>
    <w:rsid w:val="008C2DF3"/>
    <w:rsid w:val="008C2F7B"/>
    <w:rsid w:val="008C4B29"/>
    <w:rsid w:val="008C4CE8"/>
    <w:rsid w:val="008C5127"/>
    <w:rsid w:val="008C5E21"/>
    <w:rsid w:val="008C60BD"/>
    <w:rsid w:val="008C6C33"/>
    <w:rsid w:val="008D2168"/>
    <w:rsid w:val="008D5227"/>
    <w:rsid w:val="008D575F"/>
    <w:rsid w:val="008E0D52"/>
    <w:rsid w:val="008E32C1"/>
    <w:rsid w:val="008E3A4E"/>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2349"/>
    <w:rsid w:val="009145D4"/>
    <w:rsid w:val="00915010"/>
    <w:rsid w:val="00915B1E"/>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3E9"/>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066D"/>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989"/>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5068"/>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1368"/>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417"/>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4E0A"/>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5947"/>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2FFD"/>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2670"/>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179</TotalTime>
  <Pages>3</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 compromise solution for handling of the SCG UE history information</vt:lpstr>
    </vt:vector>
  </TitlesOfParts>
  <Company>Nokia, Nokia Shanghai Bell</Company>
  <LinksUpToDate>false</LinksUpToDate>
  <CharactersWithSpaces>7413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2-dimentional structure for the SCG UHI</dc:title>
  <dc:subject>3GPP RAN3 #113-e</dc:subject>
  <dc:creator>Benoist Sébire</dc:creator>
  <cp:keywords>&lt;keyword[, keyword, ]&gt;</cp:keywords>
  <dc:description/>
  <cp:lastModifiedBy>Nokia</cp:lastModifiedBy>
  <cp:revision>54</cp:revision>
  <cp:lastPrinted>2019-03-27T07:16:00Z</cp:lastPrinted>
  <dcterms:created xsi:type="dcterms:W3CDTF">2019-10-03T12:07:00Z</dcterms:created>
  <dcterms:modified xsi:type="dcterms:W3CDTF">2021-08-05T12:58:00Z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